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B85A7" w14:textId="77777777" w:rsidR="00D5116F" w:rsidRDefault="00D5116F" w:rsidP="00D5116F">
      <w:pPr>
        <w:pStyle w:val="NoSpacing"/>
      </w:pPr>
      <w:r>
        <w:rPr>
          <w:u w:val="single"/>
        </w:rPr>
        <w:t>Morris JOHN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30530A8C" w14:textId="77777777" w:rsidR="00D5116F" w:rsidRDefault="00D5116F" w:rsidP="00D5116F">
      <w:pPr>
        <w:pStyle w:val="NoSpacing"/>
      </w:pPr>
    </w:p>
    <w:p w14:paraId="7CC85D25" w14:textId="77777777" w:rsidR="00D5116F" w:rsidRDefault="00D5116F" w:rsidP="00D5116F">
      <w:pPr>
        <w:pStyle w:val="NoSpacing"/>
      </w:pPr>
    </w:p>
    <w:p w14:paraId="2DAA4ECD" w14:textId="77777777" w:rsidR="00D5116F" w:rsidRDefault="00D5116F" w:rsidP="00D5116F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Sappcote</w:t>
      </w:r>
      <w:proofErr w:type="spellEnd"/>
      <w:r>
        <w:t>(q.v.) and his wife, Elizabeth(q.v.), brought a plaint of cui in</w:t>
      </w:r>
    </w:p>
    <w:p w14:paraId="799DD9C6" w14:textId="77777777" w:rsidR="00D5116F" w:rsidRDefault="00D5116F" w:rsidP="00D5116F">
      <w:pPr>
        <w:pStyle w:val="NoSpacing"/>
      </w:pPr>
      <w:r>
        <w:tab/>
      </w:r>
      <w:r>
        <w:tab/>
        <w:t>vita against him.</w:t>
      </w:r>
    </w:p>
    <w:p w14:paraId="37B86FD3" w14:textId="77777777" w:rsidR="00D5116F" w:rsidRDefault="00D5116F" w:rsidP="00D5116F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9A6C4E6" w14:textId="77777777" w:rsidR="00D5116F" w:rsidRDefault="00D5116F" w:rsidP="00D5116F">
      <w:pPr>
        <w:pStyle w:val="NoSpacing"/>
      </w:pPr>
    </w:p>
    <w:p w14:paraId="4DDC7DD3" w14:textId="77777777" w:rsidR="00D5116F" w:rsidRDefault="00D5116F" w:rsidP="00D5116F">
      <w:pPr>
        <w:pStyle w:val="NoSpacing"/>
      </w:pPr>
    </w:p>
    <w:p w14:paraId="1ED3F26D" w14:textId="77777777" w:rsidR="00D5116F" w:rsidRDefault="00D5116F" w:rsidP="00D5116F">
      <w:pPr>
        <w:pStyle w:val="NoSpacing"/>
      </w:pPr>
      <w:r>
        <w:t>16 December 2018</w:t>
      </w:r>
    </w:p>
    <w:p w14:paraId="0193F629" w14:textId="77777777" w:rsidR="006B2F86" w:rsidRPr="00E71FC3" w:rsidRDefault="00D511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C4B8A" w14:textId="77777777" w:rsidR="00D5116F" w:rsidRDefault="00D5116F" w:rsidP="00E71FC3">
      <w:pPr>
        <w:spacing w:after="0" w:line="240" w:lineRule="auto"/>
      </w:pPr>
      <w:r>
        <w:separator/>
      </w:r>
    </w:p>
  </w:endnote>
  <w:endnote w:type="continuationSeparator" w:id="0">
    <w:p w14:paraId="27D2DF73" w14:textId="77777777" w:rsidR="00D5116F" w:rsidRDefault="00D511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510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74462" w14:textId="77777777" w:rsidR="00D5116F" w:rsidRDefault="00D5116F" w:rsidP="00E71FC3">
      <w:pPr>
        <w:spacing w:after="0" w:line="240" w:lineRule="auto"/>
      </w:pPr>
      <w:r>
        <w:separator/>
      </w:r>
    </w:p>
  </w:footnote>
  <w:footnote w:type="continuationSeparator" w:id="0">
    <w:p w14:paraId="3AC2C585" w14:textId="77777777" w:rsidR="00D5116F" w:rsidRDefault="00D511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6F"/>
    <w:rsid w:val="001A7C09"/>
    <w:rsid w:val="00577BD5"/>
    <w:rsid w:val="00656CBA"/>
    <w:rsid w:val="006A1F77"/>
    <w:rsid w:val="00733BE7"/>
    <w:rsid w:val="00AB52E8"/>
    <w:rsid w:val="00B16D3F"/>
    <w:rsid w:val="00BB41AC"/>
    <w:rsid w:val="00D511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F79EA"/>
  <w15:chartTrackingRefBased/>
  <w15:docId w15:val="{506DD9EB-999E-41E7-BC29-A74ECD77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51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2018-12-18T19:01:00Z</dcterms:created>
  <dcterms:modified xsi:type="dcterms:W3CDTF">2018-12-18T19:04:00Z</dcterms:modified>
</cp:coreProperties>
</file>